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45C06A67" w:rsidR="008B6887" w:rsidRPr="001A659D" w:rsidRDefault="008B6887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110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  <w:t>RP-</w:t>
      </w:r>
      <w:r w:rsidR="002E7DD4" w:rsidRPr="002E7DD4">
        <w:rPr>
          <w:rFonts w:ascii="Arial" w:hAnsi="Arial" w:cs="Arial"/>
          <w:b/>
          <w:sz w:val="24"/>
          <w:szCs w:val="24"/>
        </w:rPr>
        <w:t>253</w:t>
      </w:r>
      <w:r w:rsidR="00CE1110">
        <w:rPr>
          <w:rFonts w:ascii="Arial" w:hAnsi="Arial" w:cs="Arial" w:hint="eastAsia"/>
          <w:b/>
          <w:sz w:val="24"/>
          <w:szCs w:val="24"/>
          <w:lang w:eastAsia="ja-JP"/>
        </w:rPr>
        <w:t>8</w:t>
      </w:r>
      <w:r w:rsidR="00CE1110">
        <w:rPr>
          <w:rFonts w:ascii="Arial" w:hAnsi="Arial" w:cs="Arial"/>
          <w:b/>
          <w:sz w:val="24"/>
          <w:szCs w:val="24"/>
          <w:lang w:eastAsia="ja-JP"/>
        </w:rPr>
        <w:t>11</w:t>
      </w:r>
    </w:p>
    <w:p w14:paraId="2E6EBB37" w14:textId="67F20B9E" w:rsidR="006A45BA" w:rsidRPr="008B6887" w:rsidRDefault="008B6887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Baltimore, USA</w:t>
      </w:r>
      <w:r w:rsidRPr="007149E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Dec</w:t>
      </w:r>
      <w:r w:rsidRPr="007149E3">
        <w:rPr>
          <w:rFonts w:ascii="Arial" w:hAnsi="Arial" w:cs="Arial"/>
          <w:b/>
          <w:sz w:val="24"/>
          <w:szCs w:val="24"/>
        </w:rPr>
        <w:t xml:space="preserve">ember </w:t>
      </w:r>
      <w:r>
        <w:rPr>
          <w:rFonts w:ascii="Arial" w:hAnsi="Arial" w:cs="Arial"/>
          <w:b/>
          <w:sz w:val="24"/>
          <w:szCs w:val="24"/>
        </w:rPr>
        <w:t>8</w:t>
      </w:r>
      <w:r w:rsidRPr="007149E3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1</w:t>
      </w:r>
      <w:r w:rsidRPr="007149E3">
        <w:rPr>
          <w:rFonts w:ascii="Arial" w:hAnsi="Arial" w:cs="Arial"/>
          <w:b/>
          <w:sz w:val="24"/>
          <w:szCs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7C19FD03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6D54B313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9.1.5.2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3882DE8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326147D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x</w:t>
      </w:r>
      <w:r w:rsidR="008C79CE">
        <w:rPr>
          <w:sz w:val="32"/>
          <w:szCs w:val="32"/>
        </w:rPr>
        <w:t>xx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63EC309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xxx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rFonts w:hint="eastAsia"/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07BCEDB5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Pr="00701324">
        <w:rPr>
          <w:iCs/>
        </w:rPr>
        <w:t xml:space="preserve">as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333890B4" w:rsidR="000A6E73" w:rsidRPr="00E5482A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rFonts w:hint="eastAsia"/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rFonts w:hint="eastAsia"/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510273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619B6" w14:textId="77777777" w:rsidR="00510273" w:rsidRDefault="00510273">
      <w:r>
        <w:separator/>
      </w:r>
    </w:p>
  </w:endnote>
  <w:endnote w:type="continuationSeparator" w:id="0">
    <w:p w14:paraId="05DDFDF0" w14:textId="77777777" w:rsidR="00510273" w:rsidRDefault="0051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56992" w14:textId="77777777" w:rsidR="00510273" w:rsidRDefault="00510273">
      <w:r>
        <w:separator/>
      </w:r>
    </w:p>
  </w:footnote>
  <w:footnote w:type="continuationSeparator" w:id="0">
    <w:p w14:paraId="10D5FB79" w14:textId="77777777" w:rsidR="00510273" w:rsidRDefault="00510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F19"/>
    <w:rsid w:val="00905535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B4161"/>
    <w:rsid w:val="00AB58BF"/>
    <w:rsid w:val="00AC720C"/>
    <w:rsid w:val="00AD0751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7A6B"/>
    <w:rsid w:val="00B55FA0"/>
    <w:rsid w:val="00B567D1"/>
    <w:rsid w:val="00B67197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94ECC"/>
    <w:rsid w:val="00FA5D33"/>
    <w:rsid w:val="00FB127E"/>
    <w:rsid w:val="00FC0804"/>
    <w:rsid w:val="00FC3B6D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30</cp:revision>
  <cp:lastPrinted>2000-02-29T10:31:00Z</cp:lastPrinted>
  <dcterms:created xsi:type="dcterms:W3CDTF">2025-11-29T06:03:00Z</dcterms:created>
  <dcterms:modified xsi:type="dcterms:W3CDTF">2025-12-10T16:29:00Z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